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 w:rsidP="00FB5C74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outlineLvl w:val="0"/>
      </w:pPr>
      <w:bookmarkStart w:id="0" w:name="_GoBack"/>
      <w:bookmarkEnd w:id="0"/>
      <w:r>
        <w:t>УТВЕРЖДЕНА</w:t>
      </w:r>
    </w:p>
    <w:p w:rsidR="009D1E03" w:rsidRDefault="009D1E03" w:rsidP="00FB5C74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постановлением Правительства</w:t>
      </w:r>
    </w:p>
    <w:p w:rsidR="009D1E03" w:rsidRDefault="009D1E03" w:rsidP="00D03F9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Республики Дагестан</w:t>
      </w:r>
    </w:p>
    <w:p w:rsidR="009D1E03" w:rsidRPr="00D03F90" w:rsidRDefault="009D1E03" w:rsidP="00D03F90">
      <w:pPr>
        <w:jc w:val="center"/>
      </w:pPr>
      <w:r w:rsidRPr="00D03F90">
        <w:t xml:space="preserve">                                                                         от 1 апреля </w:t>
      </w:r>
      <w:smartTag w:uri="urn:schemas-microsoft-com:office:smarttags" w:element="metricconverter">
        <w:smartTagPr>
          <w:attr w:name="ProductID" w:val="2013 г"/>
        </w:smartTagPr>
        <w:r w:rsidRPr="00D03F90">
          <w:t>2013 г</w:t>
        </w:r>
      </w:smartTag>
      <w:r w:rsidRPr="00D03F90">
        <w:t>. № 177</w:t>
      </w: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9D1E03" w:rsidRPr="00557576" w:rsidRDefault="009D1E03">
      <w:pPr>
        <w:pStyle w:val="ConsPlusTitle"/>
        <w:jc w:val="center"/>
      </w:pPr>
      <w:bookmarkStart w:id="1" w:name="Par116"/>
      <w:bookmarkEnd w:id="1"/>
      <w:r w:rsidRPr="00557576">
        <w:t>СТРУКТУРА</w:t>
      </w:r>
    </w:p>
    <w:p w:rsidR="009D1E03" w:rsidRPr="00557576" w:rsidRDefault="009D1E03">
      <w:pPr>
        <w:pStyle w:val="ConsPlusTitle"/>
        <w:jc w:val="center"/>
      </w:pPr>
      <w:r w:rsidRPr="00557576">
        <w:t xml:space="preserve">аппарата </w:t>
      </w:r>
      <w:r>
        <w:t>К</w:t>
      </w:r>
      <w:r w:rsidRPr="00557576">
        <w:t xml:space="preserve">омитета по ветеринарии </w:t>
      </w:r>
      <w:r>
        <w:t>Республики Дагестан</w:t>
      </w:r>
    </w:p>
    <w:p w:rsidR="009D1E03" w:rsidRPr="00557576" w:rsidRDefault="009D1E03">
      <w:pPr>
        <w:widowControl w:val="0"/>
        <w:autoSpaceDE w:val="0"/>
        <w:autoSpaceDN w:val="0"/>
        <w:adjustRightInd w:val="0"/>
        <w:spacing w:after="0" w:line="240" w:lineRule="auto"/>
      </w:pPr>
    </w:p>
    <w:p w:rsidR="009D1E03" w:rsidRDefault="009D1E03" w:rsidP="008E27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Руководство (председатель, первый заместитель и заместитель председателя)</w:t>
      </w:r>
    </w:p>
    <w:p w:rsidR="009D1E03" w:rsidRDefault="009D1E03" w:rsidP="008E27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Административно-контрольный отдел</w:t>
      </w:r>
    </w:p>
    <w:p w:rsidR="009D1E03" w:rsidRDefault="009D1E03" w:rsidP="008E27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Отдел экономики, финансирования и бухгалтерского учета</w:t>
      </w:r>
    </w:p>
    <w:p w:rsidR="009D1E03" w:rsidRDefault="009D1E03" w:rsidP="008E27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Отдел государственного ветеринарного надзора </w:t>
      </w:r>
    </w:p>
    <w:p w:rsidR="009D1E03" w:rsidRDefault="009D1E03" w:rsidP="008E27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Отдел организации противоэпизоотических мероприятий и ветеринарно-санитарной экспертизы</w:t>
      </w: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</w:pPr>
    </w:p>
    <w:p w:rsidR="009D1E03" w:rsidRDefault="009D1E03" w:rsidP="009723B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___________________</w:t>
      </w: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9D1E03" w:rsidRDefault="009D1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sectPr w:rsidR="009D1E03" w:rsidSect="00680E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6"/>
    <w:rsid w:val="00001AD5"/>
    <w:rsid w:val="00010423"/>
    <w:rsid w:val="000163D2"/>
    <w:rsid w:val="00034B85"/>
    <w:rsid w:val="00075B67"/>
    <w:rsid w:val="00081282"/>
    <w:rsid w:val="00092E80"/>
    <w:rsid w:val="000A5BCD"/>
    <w:rsid w:val="000A7251"/>
    <w:rsid w:val="000C01CC"/>
    <w:rsid w:val="000C090E"/>
    <w:rsid w:val="000C523A"/>
    <w:rsid w:val="000C7AE7"/>
    <w:rsid w:val="000C7DEC"/>
    <w:rsid w:val="00103284"/>
    <w:rsid w:val="0014799E"/>
    <w:rsid w:val="001743F9"/>
    <w:rsid w:val="00184057"/>
    <w:rsid w:val="00196667"/>
    <w:rsid w:val="00196953"/>
    <w:rsid w:val="001A3FEC"/>
    <w:rsid w:val="001A5C01"/>
    <w:rsid w:val="001D10D4"/>
    <w:rsid w:val="001E1AEF"/>
    <w:rsid w:val="001E266E"/>
    <w:rsid w:val="001E6408"/>
    <w:rsid w:val="002039E6"/>
    <w:rsid w:val="0021478C"/>
    <w:rsid w:val="00216282"/>
    <w:rsid w:val="00217B91"/>
    <w:rsid w:val="00230408"/>
    <w:rsid w:val="00230A46"/>
    <w:rsid w:val="00240F1F"/>
    <w:rsid w:val="00241BA6"/>
    <w:rsid w:val="002523B6"/>
    <w:rsid w:val="002527C5"/>
    <w:rsid w:val="0028324C"/>
    <w:rsid w:val="002977CC"/>
    <w:rsid w:val="002A4495"/>
    <w:rsid w:val="002A5701"/>
    <w:rsid w:val="002C1992"/>
    <w:rsid w:val="002D545B"/>
    <w:rsid w:val="002D59F0"/>
    <w:rsid w:val="002D7D98"/>
    <w:rsid w:val="002E3DFF"/>
    <w:rsid w:val="002F013F"/>
    <w:rsid w:val="002F2288"/>
    <w:rsid w:val="003122CD"/>
    <w:rsid w:val="00314EC3"/>
    <w:rsid w:val="003160CA"/>
    <w:rsid w:val="003232A4"/>
    <w:rsid w:val="00326869"/>
    <w:rsid w:val="003353B2"/>
    <w:rsid w:val="003468F5"/>
    <w:rsid w:val="0034731B"/>
    <w:rsid w:val="00354547"/>
    <w:rsid w:val="003574DA"/>
    <w:rsid w:val="0036513F"/>
    <w:rsid w:val="00365F76"/>
    <w:rsid w:val="0037055B"/>
    <w:rsid w:val="00375F78"/>
    <w:rsid w:val="003823CE"/>
    <w:rsid w:val="00384081"/>
    <w:rsid w:val="0038545E"/>
    <w:rsid w:val="00396C47"/>
    <w:rsid w:val="00396D43"/>
    <w:rsid w:val="003C3D78"/>
    <w:rsid w:val="003E1C1F"/>
    <w:rsid w:val="003E65B1"/>
    <w:rsid w:val="003E6A02"/>
    <w:rsid w:val="00402683"/>
    <w:rsid w:val="00405ABA"/>
    <w:rsid w:val="00413520"/>
    <w:rsid w:val="004277AE"/>
    <w:rsid w:val="00451148"/>
    <w:rsid w:val="00457F0A"/>
    <w:rsid w:val="0047588C"/>
    <w:rsid w:val="0048727B"/>
    <w:rsid w:val="004A5642"/>
    <w:rsid w:val="004A7341"/>
    <w:rsid w:val="004C68B0"/>
    <w:rsid w:val="004D1AA0"/>
    <w:rsid w:val="004D3359"/>
    <w:rsid w:val="004D3C7C"/>
    <w:rsid w:val="004D4469"/>
    <w:rsid w:val="004D4952"/>
    <w:rsid w:val="004E1E8A"/>
    <w:rsid w:val="00500332"/>
    <w:rsid w:val="0050556C"/>
    <w:rsid w:val="00512B75"/>
    <w:rsid w:val="00532D52"/>
    <w:rsid w:val="00543D50"/>
    <w:rsid w:val="005476C6"/>
    <w:rsid w:val="00557576"/>
    <w:rsid w:val="00565AB4"/>
    <w:rsid w:val="00566EE0"/>
    <w:rsid w:val="00567B12"/>
    <w:rsid w:val="00577D7F"/>
    <w:rsid w:val="00586E46"/>
    <w:rsid w:val="0059155A"/>
    <w:rsid w:val="00592199"/>
    <w:rsid w:val="0059481F"/>
    <w:rsid w:val="005B24D8"/>
    <w:rsid w:val="005C29EC"/>
    <w:rsid w:val="005D0E13"/>
    <w:rsid w:val="005D64BB"/>
    <w:rsid w:val="005E6518"/>
    <w:rsid w:val="006016B4"/>
    <w:rsid w:val="00611E68"/>
    <w:rsid w:val="006276C2"/>
    <w:rsid w:val="006337C1"/>
    <w:rsid w:val="00663104"/>
    <w:rsid w:val="006648D9"/>
    <w:rsid w:val="006655BB"/>
    <w:rsid w:val="00680E58"/>
    <w:rsid w:val="00683693"/>
    <w:rsid w:val="00691579"/>
    <w:rsid w:val="00692C20"/>
    <w:rsid w:val="00692ED7"/>
    <w:rsid w:val="00694AB7"/>
    <w:rsid w:val="006A227A"/>
    <w:rsid w:val="006C08FB"/>
    <w:rsid w:val="006C322E"/>
    <w:rsid w:val="006D08E5"/>
    <w:rsid w:val="006D1F29"/>
    <w:rsid w:val="006F439C"/>
    <w:rsid w:val="006F6977"/>
    <w:rsid w:val="007011D7"/>
    <w:rsid w:val="007106B4"/>
    <w:rsid w:val="007108C2"/>
    <w:rsid w:val="00731B5C"/>
    <w:rsid w:val="00731E0F"/>
    <w:rsid w:val="00741DFD"/>
    <w:rsid w:val="00746F94"/>
    <w:rsid w:val="00756652"/>
    <w:rsid w:val="007631D0"/>
    <w:rsid w:val="0076571D"/>
    <w:rsid w:val="007816E9"/>
    <w:rsid w:val="00792E3C"/>
    <w:rsid w:val="007B4956"/>
    <w:rsid w:val="007E7589"/>
    <w:rsid w:val="007F7556"/>
    <w:rsid w:val="007F7A86"/>
    <w:rsid w:val="00802918"/>
    <w:rsid w:val="0080544F"/>
    <w:rsid w:val="0081458D"/>
    <w:rsid w:val="00814ABF"/>
    <w:rsid w:val="00816C86"/>
    <w:rsid w:val="00835EF2"/>
    <w:rsid w:val="00873DF2"/>
    <w:rsid w:val="008745ED"/>
    <w:rsid w:val="00883E05"/>
    <w:rsid w:val="008959AE"/>
    <w:rsid w:val="008B6A2D"/>
    <w:rsid w:val="008C3A57"/>
    <w:rsid w:val="008D20A8"/>
    <w:rsid w:val="008D22A6"/>
    <w:rsid w:val="008D2DE9"/>
    <w:rsid w:val="008D40B4"/>
    <w:rsid w:val="008E27C9"/>
    <w:rsid w:val="008E4C90"/>
    <w:rsid w:val="008F3812"/>
    <w:rsid w:val="00900BB1"/>
    <w:rsid w:val="0090246B"/>
    <w:rsid w:val="00910102"/>
    <w:rsid w:val="00911DA1"/>
    <w:rsid w:val="00931CEB"/>
    <w:rsid w:val="00943A9F"/>
    <w:rsid w:val="00950123"/>
    <w:rsid w:val="00955650"/>
    <w:rsid w:val="0097172A"/>
    <w:rsid w:val="009723BE"/>
    <w:rsid w:val="00994BA0"/>
    <w:rsid w:val="009A418A"/>
    <w:rsid w:val="009A4BDB"/>
    <w:rsid w:val="009C4DF3"/>
    <w:rsid w:val="009D094F"/>
    <w:rsid w:val="009D1E03"/>
    <w:rsid w:val="009D2B25"/>
    <w:rsid w:val="009D5EA7"/>
    <w:rsid w:val="009F4884"/>
    <w:rsid w:val="009F6E6A"/>
    <w:rsid w:val="00A06977"/>
    <w:rsid w:val="00A1227D"/>
    <w:rsid w:val="00A2353B"/>
    <w:rsid w:val="00A359A7"/>
    <w:rsid w:val="00A65D28"/>
    <w:rsid w:val="00A66BDD"/>
    <w:rsid w:val="00A73244"/>
    <w:rsid w:val="00A764BE"/>
    <w:rsid w:val="00A80B54"/>
    <w:rsid w:val="00A85785"/>
    <w:rsid w:val="00A92D94"/>
    <w:rsid w:val="00A939D9"/>
    <w:rsid w:val="00A95574"/>
    <w:rsid w:val="00AB2520"/>
    <w:rsid w:val="00AC4F74"/>
    <w:rsid w:val="00AE13D8"/>
    <w:rsid w:val="00AF492C"/>
    <w:rsid w:val="00B00E8F"/>
    <w:rsid w:val="00B024FF"/>
    <w:rsid w:val="00B048AD"/>
    <w:rsid w:val="00B16D22"/>
    <w:rsid w:val="00B17DF5"/>
    <w:rsid w:val="00B3339B"/>
    <w:rsid w:val="00B35016"/>
    <w:rsid w:val="00B375E5"/>
    <w:rsid w:val="00B437CF"/>
    <w:rsid w:val="00B533A9"/>
    <w:rsid w:val="00B56E4E"/>
    <w:rsid w:val="00B712CB"/>
    <w:rsid w:val="00B73165"/>
    <w:rsid w:val="00B83B71"/>
    <w:rsid w:val="00B872E4"/>
    <w:rsid w:val="00BA0782"/>
    <w:rsid w:val="00BB5BAF"/>
    <w:rsid w:val="00BB6079"/>
    <w:rsid w:val="00BC2A8D"/>
    <w:rsid w:val="00BE2AD4"/>
    <w:rsid w:val="00BF28AC"/>
    <w:rsid w:val="00C057C7"/>
    <w:rsid w:val="00C40487"/>
    <w:rsid w:val="00C4103A"/>
    <w:rsid w:val="00C43E97"/>
    <w:rsid w:val="00C46869"/>
    <w:rsid w:val="00C512F7"/>
    <w:rsid w:val="00C61598"/>
    <w:rsid w:val="00C6599E"/>
    <w:rsid w:val="00C70648"/>
    <w:rsid w:val="00C773C0"/>
    <w:rsid w:val="00C80390"/>
    <w:rsid w:val="00C82328"/>
    <w:rsid w:val="00C9243A"/>
    <w:rsid w:val="00C93483"/>
    <w:rsid w:val="00CA6983"/>
    <w:rsid w:val="00CB09ED"/>
    <w:rsid w:val="00CB5B6F"/>
    <w:rsid w:val="00CD223C"/>
    <w:rsid w:val="00CE5E62"/>
    <w:rsid w:val="00CF034D"/>
    <w:rsid w:val="00CF0378"/>
    <w:rsid w:val="00D03F90"/>
    <w:rsid w:val="00D05F75"/>
    <w:rsid w:val="00D202DE"/>
    <w:rsid w:val="00D31281"/>
    <w:rsid w:val="00D52ADA"/>
    <w:rsid w:val="00D63A45"/>
    <w:rsid w:val="00D63D3E"/>
    <w:rsid w:val="00D67D4D"/>
    <w:rsid w:val="00D93C3A"/>
    <w:rsid w:val="00DA1AF1"/>
    <w:rsid w:val="00DD0D6D"/>
    <w:rsid w:val="00DD5948"/>
    <w:rsid w:val="00DF0EDA"/>
    <w:rsid w:val="00DF102C"/>
    <w:rsid w:val="00E141F7"/>
    <w:rsid w:val="00E27824"/>
    <w:rsid w:val="00E40BA3"/>
    <w:rsid w:val="00E72290"/>
    <w:rsid w:val="00E828C3"/>
    <w:rsid w:val="00EA03B9"/>
    <w:rsid w:val="00EC188A"/>
    <w:rsid w:val="00EC384E"/>
    <w:rsid w:val="00ED200F"/>
    <w:rsid w:val="00EE5D48"/>
    <w:rsid w:val="00F14A50"/>
    <w:rsid w:val="00F572F2"/>
    <w:rsid w:val="00F67728"/>
    <w:rsid w:val="00F70A01"/>
    <w:rsid w:val="00F77AC5"/>
    <w:rsid w:val="00F91FD6"/>
    <w:rsid w:val="00FB5C74"/>
    <w:rsid w:val="00FE0C63"/>
    <w:rsid w:val="00FE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76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7576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45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84</Words>
  <Characters>484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комитета по ветеринарии</dc:title>
  <dc:subject/>
  <dc:creator>Shamil</dc:creator>
  <cp:keywords/>
  <dc:description/>
  <cp:lastModifiedBy>User</cp:lastModifiedBy>
  <cp:revision>9</cp:revision>
  <cp:lastPrinted>2013-03-22T08:47:00Z</cp:lastPrinted>
  <dcterms:created xsi:type="dcterms:W3CDTF">2013-03-13T13:19:00Z</dcterms:created>
  <dcterms:modified xsi:type="dcterms:W3CDTF">2013-04-09T12:38:00Z</dcterms:modified>
</cp:coreProperties>
</file>